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914" w:rsidRDefault="00B24914" w:rsidP="00B24914">
      <w:pPr>
        <w:pStyle w:val="Naslov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B24914">
        <w:rPr>
          <w:rFonts w:ascii="Arial" w:hAnsi="Arial" w:cs="Arial"/>
          <w:color w:val="00B050"/>
          <w:sz w:val="24"/>
          <w:szCs w:val="24"/>
        </w:rPr>
        <w:t>OBRAZEC ZAVAROVANJA ZA ODPRAVO NAPAK V GARANCIJSK</w:t>
      </w:r>
      <w:r w:rsidR="005C3A25">
        <w:rPr>
          <w:rFonts w:ascii="Arial" w:hAnsi="Arial" w:cs="Arial"/>
          <w:color w:val="00B050"/>
          <w:sz w:val="24"/>
          <w:szCs w:val="24"/>
        </w:rPr>
        <w:t>EM ROKU</w:t>
      </w:r>
    </w:p>
    <w:p w:rsidR="00410E95" w:rsidRPr="00B2491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ab/>
      </w:r>
      <w:r>
        <w:rPr>
          <w:rFonts w:ascii="Arial" w:hAnsi="Arial" w:cs="Arial"/>
          <w:color w:val="00B050"/>
          <w:sz w:val="24"/>
          <w:szCs w:val="24"/>
        </w:rPr>
        <w:tab/>
      </w:r>
      <w:r w:rsidRPr="00B24914">
        <w:rPr>
          <w:rFonts w:ascii="Arial" w:hAnsi="Arial" w:cs="Arial"/>
          <w:color w:val="00B050"/>
          <w:sz w:val="24"/>
          <w:szCs w:val="24"/>
        </w:rPr>
        <w:t>PO EPGP-758</w:t>
      </w:r>
    </w:p>
    <w:bookmarkEnd w:id="0"/>
    <w:bookmarkEnd w:id="1"/>
    <w:p w:rsidR="003F4848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3F4848" w:rsidRDefault="00B24914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B24914" w:rsidRPr="00E070B1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070B1">
        <w:rPr>
          <w:i/>
          <w:sz w:val="22"/>
          <w:szCs w:val="22"/>
        </w:rPr>
        <w:t>Glava s podatki o garantu (zavarovalnici / banki) ali SWIFT ključ</w:t>
      </w:r>
    </w:p>
    <w:p w:rsidR="00B2491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 xml:space="preserve">kavcijsko zavarovanje / bančna garancija za </w:t>
      </w:r>
      <w:r>
        <w:rPr>
          <w:sz w:val="22"/>
          <w:szCs w:val="22"/>
        </w:rPr>
        <w:t>odpravo napak v garancijski dobi</w:t>
      </w:r>
      <w:r w:rsidRPr="00EB13CD">
        <w:rPr>
          <w:sz w:val="22"/>
          <w:szCs w:val="22"/>
        </w:rPr>
        <w:fldChar w:fldCharType="end"/>
      </w:r>
      <w:bookmarkEnd w:id="3"/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E070B1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24, 1507 Ljubljana</w:t>
      </w:r>
      <w:r>
        <w:rPr>
          <w:sz w:val="22"/>
          <w:szCs w:val="22"/>
        </w:rPr>
        <w:t xml:space="preserve"> </w:t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Pogodbe o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št.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z dne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</w:p>
    <w:p w:rsidR="00A30449" w:rsidRPr="00AB6BB5" w:rsidRDefault="00A30449" w:rsidP="00A30449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sz w:val="22"/>
          <w:szCs w:val="22"/>
          <w:lang w:eastAsia="it-IT"/>
        </w:rPr>
      </w:pPr>
      <w:r>
        <w:rPr>
          <w:sz w:val="22"/>
          <w:szCs w:val="22"/>
          <w:lang w:eastAsia="it-IT"/>
        </w:rPr>
        <w:t>izjava</w:t>
      </w:r>
      <w:r w:rsidRPr="00AB6BB5">
        <w:rPr>
          <w:sz w:val="22"/>
          <w:szCs w:val="22"/>
          <w:lang w:eastAsia="it-IT"/>
        </w:rPr>
        <w:t xml:space="preserve"> Uprave RS za javna plačila / matične banke upravičenca, da so zahtevek za unovčenje podpisale osebe, ki so pooblaščene za zastopanje, in</w:t>
      </w:r>
    </w:p>
    <w:p w:rsidR="00A30449" w:rsidRPr="00AB6BB5" w:rsidRDefault="00A30449" w:rsidP="00A30449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sz w:val="22"/>
          <w:szCs w:val="22"/>
          <w:lang w:eastAsia="it-IT"/>
        </w:rPr>
      </w:pPr>
      <w:r w:rsidRPr="00AB6BB5">
        <w:rPr>
          <w:sz w:val="22"/>
          <w:szCs w:val="22"/>
          <w:lang w:eastAsia="it-IT"/>
        </w:rPr>
        <w:t xml:space="preserve">original </w:t>
      </w:r>
      <w:r>
        <w:rPr>
          <w:sz w:val="22"/>
          <w:szCs w:val="22"/>
          <w:lang w:eastAsia="it-IT"/>
        </w:rPr>
        <w:t>zavarovanje</w:t>
      </w:r>
      <w:r w:rsidRPr="00AB6BB5">
        <w:rPr>
          <w:sz w:val="22"/>
          <w:szCs w:val="22"/>
          <w:lang w:eastAsia="it-IT"/>
        </w:rPr>
        <w:t xml:space="preserve"> št. </w:t>
      </w:r>
      <w:r w:rsidRPr="00AB6BB5">
        <w:rPr>
          <w:sz w:val="22"/>
          <w:szCs w:val="22"/>
          <w:lang w:eastAsia="it-IT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AB6BB5">
        <w:rPr>
          <w:sz w:val="22"/>
          <w:szCs w:val="22"/>
          <w:lang w:eastAsia="it-IT"/>
        </w:rPr>
        <w:instrText xml:space="preserve"> FORMTEXT </w:instrText>
      </w:r>
      <w:r w:rsidRPr="00AB6BB5">
        <w:rPr>
          <w:sz w:val="22"/>
          <w:szCs w:val="22"/>
          <w:lang w:eastAsia="it-IT"/>
        </w:rPr>
      </w:r>
      <w:r w:rsidRPr="00AB6BB5">
        <w:rPr>
          <w:sz w:val="22"/>
          <w:szCs w:val="22"/>
          <w:lang w:eastAsia="it-IT"/>
        </w:rPr>
        <w:fldChar w:fldCharType="separate"/>
      </w:r>
      <w:r w:rsidRPr="00AB6BB5">
        <w:rPr>
          <w:sz w:val="22"/>
          <w:szCs w:val="22"/>
          <w:lang w:eastAsia="it-IT"/>
        </w:rPr>
        <w:t>vpiše se številka zavarovanja</w:t>
      </w:r>
      <w:r w:rsidRPr="00AB6BB5">
        <w:rPr>
          <w:sz w:val="22"/>
          <w:szCs w:val="22"/>
          <w:lang w:eastAsia="it-IT"/>
        </w:rPr>
        <w:fldChar w:fldCharType="end"/>
      </w:r>
      <w:r>
        <w:rPr>
          <w:sz w:val="22"/>
          <w:szCs w:val="22"/>
          <w:lang w:eastAsia="it-IT"/>
        </w:rPr>
        <w:t xml:space="preserve"> </w:t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B24914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B24914" w:rsidRPr="009712A1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="00E070B1"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</w:t>
      </w:r>
      <w:r w:rsidRPr="00EB13CD">
        <w:rPr>
          <w:sz w:val="22"/>
          <w:szCs w:val="22"/>
        </w:rPr>
        <w:lastRenderedPageBreak/>
        <w:t>sklicuje, in v kateri je navedeno, v kakšnem smislu naročnik zavarovanja ni izpolnil svojih obveznosti iz osnovnega posla.</w:t>
      </w:r>
    </w:p>
    <w:p w:rsidR="005C3A25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8A4B25" w:rsidRPr="002878C4" w:rsidRDefault="008A4B25" w:rsidP="008A4B2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:rsidR="008A4B25" w:rsidRDefault="008A4B25" w:rsidP="008A4B25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naročnik zavarovanja </w:t>
      </w:r>
      <w:r w:rsidRPr="008A4B25">
        <w:rPr>
          <w:sz w:val="22"/>
          <w:szCs w:val="22"/>
        </w:rPr>
        <w:t xml:space="preserve">v garancijskem roku ni izpolnil svojih garancijskih obveznosti v celoti, kar predvsem pomeni, </w:t>
      </w:r>
      <w:r>
        <w:rPr>
          <w:sz w:val="22"/>
          <w:szCs w:val="22"/>
        </w:rPr>
        <w:t>da naročnik zavarovanja</w:t>
      </w:r>
      <w:r w:rsidRPr="008A4B25">
        <w:rPr>
          <w:sz w:val="22"/>
          <w:szCs w:val="22"/>
        </w:rPr>
        <w:t xml:space="preserve"> v primeru napak izvedenih del, vključno z napakami, ki bi onemogočale ali zmanjševale njihovo vrednost ali njihovo primernost za redno uporabo ali v primeru kakršnega koli drugega dogodka, ki bi zmanjšal možnost uporabe predmeta pogodbe v garancijskem roku, </w:t>
      </w:r>
      <w:r>
        <w:rPr>
          <w:sz w:val="22"/>
          <w:szCs w:val="22"/>
        </w:rPr>
        <w:t>ni</w:t>
      </w:r>
      <w:r w:rsidRPr="008A4B25">
        <w:rPr>
          <w:sz w:val="22"/>
          <w:szCs w:val="22"/>
        </w:rPr>
        <w:t xml:space="preserve"> izvršil svoje obveznosti iz naslova garancije v skladu s pogodbo, predpisi in pravili stroke</w:t>
      </w:r>
      <w:r w:rsidRPr="002878C4">
        <w:rPr>
          <w:sz w:val="22"/>
          <w:szCs w:val="22"/>
        </w:rPr>
        <w:t>; ali</w:t>
      </w:r>
    </w:p>
    <w:p w:rsidR="008A4B25" w:rsidRPr="002878C4" w:rsidRDefault="008A4B25" w:rsidP="008A4B25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384F11">
        <w:rPr>
          <w:sz w:val="22"/>
          <w:szCs w:val="22"/>
        </w:rPr>
        <w:t>naročnik zavarovanja</w:t>
      </w:r>
      <w:r>
        <w:rPr>
          <w:sz w:val="22"/>
          <w:szCs w:val="22"/>
        </w:rPr>
        <w:t xml:space="preserve"> je </w:t>
      </w:r>
      <w:r w:rsidRPr="00384F11">
        <w:rPr>
          <w:sz w:val="22"/>
          <w:szCs w:val="22"/>
        </w:rPr>
        <w:t>kako drugače kršil pogodbena določila</w:t>
      </w:r>
      <w:r>
        <w:rPr>
          <w:sz w:val="22"/>
          <w:szCs w:val="22"/>
        </w:rPr>
        <w:t>.</w:t>
      </w:r>
    </w:p>
    <w:p w:rsidR="008A4B25" w:rsidRDefault="008A4B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bookmarkStart w:id="4" w:name="_GoBack"/>
      <w:bookmarkEnd w:id="4"/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B2491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EB13CD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AF024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B24914" w:rsidRPr="00AF024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B2491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B24914" w:rsidRPr="00410E95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sectPr w:rsidR="00B24914" w:rsidRPr="00410E95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914" w:rsidRDefault="00B24914" w:rsidP="002F2430">
      <w:r>
        <w:separator/>
      </w:r>
    </w:p>
  </w:endnote>
  <w:endnote w:type="continuationSeparator" w:id="0">
    <w:p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81DB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81DB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914" w:rsidRDefault="00B24914" w:rsidP="002F2430">
      <w:r>
        <w:separator/>
      </w:r>
    </w:p>
  </w:footnote>
  <w:footnote w:type="continuationSeparator" w:id="0">
    <w:p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D2FA8">
      <w:rPr>
        <w:i/>
        <w:sz w:val="16"/>
        <w:szCs w:val="16"/>
      </w:rPr>
      <w:t>V</w:t>
    </w:r>
    <w:r w:rsidR="005C3A25">
      <w:rPr>
        <w:i/>
        <w:sz w:val="16"/>
        <w:szCs w:val="16"/>
      </w:rPr>
      <w:t>-6b</w:t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  <w:t xml:space="preserve">  </w:t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  <w:t xml:space="preserve">              </w:t>
    </w:r>
    <w:r>
      <w:rPr>
        <w:i/>
        <w:sz w:val="16"/>
        <w:szCs w:val="16"/>
      </w:rPr>
      <w:t xml:space="preserve">OBRAZEC zavarovanja za </w:t>
    </w:r>
    <w:r w:rsidR="005C3A25">
      <w:rPr>
        <w:i/>
        <w:sz w:val="16"/>
        <w:szCs w:val="16"/>
      </w:rPr>
      <w:t>odpravo napak v garancijskem roku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181DB4"/>
    <w:rsid w:val="002334DF"/>
    <w:rsid w:val="002B19E2"/>
    <w:rsid w:val="002F2430"/>
    <w:rsid w:val="003F4848"/>
    <w:rsid w:val="00410E95"/>
    <w:rsid w:val="0044018A"/>
    <w:rsid w:val="00465D07"/>
    <w:rsid w:val="004D2FA8"/>
    <w:rsid w:val="005C3A25"/>
    <w:rsid w:val="005E429B"/>
    <w:rsid w:val="005F7F79"/>
    <w:rsid w:val="00632A28"/>
    <w:rsid w:val="006776F6"/>
    <w:rsid w:val="00795D6E"/>
    <w:rsid w:val="007C256A"/>
    <w:rsid w:val="00872907"/>
    <w:rsid w:val="0089423C"/>
    <w:rsid w:val="008A4B25"/>
    <w:rsid w:val="008C2E32"/>
    <w:rsid w:val="009E3F98"/>
    <w:rsid w:val="00A30449"/>
    <w:rsid w:val="00AA7553"/>
    <w:rsid w:val="00B24914"/>
    <w:rsid w:val="00D13E7C"/>
    <w:rsid w:val="00D54F23"/>
    <w:rsid w:val="00D83AD4"/>
    <w:rsid w:val="00E070B1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44BAEA9B.dotm</Template>
  <TotalTime>47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27</cp:revision>
  <cp:lastPrinted>2018-06-18T10:01:00Z</cp:lastPrinted>
  <dcterms:created xsi:type="dcterms:W3CDTF">2015-03-23T08:28:00Z</dcterms:created>
  <dcterms:modified xsi:type="dcterms:W3CDTF">2018-06-18T10:01:00Z</dcterms:modified>
</cp:coreProperties>
</file>